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A1F1A0" w14:textId="77777777" w:rsidR="003334BB" w:rsidRDefault="003334BB" w:rsidP="003334BB">
      <w:pPr>
        <w:pStyle w:val="NoSpacing"/>
      </w:pPr>
      <w:r>
        <w:rPr>
          <w:u w:val="single"/>
        </w:rPr>
        <w:t>Brother John WARDALL</w:t>
      </w:r>
      <w:r>
        <w:t xml:space="preserve">   </w:t>
      </w:r>
      <w:proofErr w:type="gramStart"/>
      <w:r>
        <w:t xml:space="preserve">   (</w:t>
      </w:r>
      <w:proofErr w:type="gramEnd"/>
      <w:r>
        <w:t>fl.1480)</w:t>
      </w:r>
    </w:p>
    <w:p w14:paraId="6FBF6263" w14:textId="77777777" w:rsidR="003334BB" w:rsidRDefault="003334BB" w:rsidP="003334BB">
      <w:pPr>
        <w:pStyle w:val="NoSpacing"/>
      </w:pPr>
    </w:p>
    <w:p w14:paraId="1C2E52F3" w14:textId="77777777" w:rsidR="003334BB" w:rsidRDefault="003334BB" w:rsidP="003334BB">
      <w:pPr>
        <w:pStyle w:val="NoSpacing"/>
      </w:pPr>
    </w:p>
    <w:p w14:paraId="3830E5CE" w14:textId="77777777" w:rsidR="003334BB" w:rsidRDefault="003334BB" w:rsidP="003334BB">
      <w:pPr>
        <w:pStyle w:val="NoSpacing"/>
      </w:pPr>
      <w:r>
        <w:t>Nephew of Edward Story, Bishop of Chichester.</w:t>
      </w:r>
    </w:p>
    <w:p w14:paraId="46ECEC26" w14:textId="77777777" w:rsidR="003334BB" w:rsidRDefault="003334BB" w:rsidP="003334BB">
      <w:pPr>
        <w:pStyle w:val="NoSpacing"/>
      </w:pPr>
      <w:r>
        <w:t xml:space="preserve">(“The Register of Edward Story, Bishop of Chichester 1478-1503, </w:t>
      </w:r>
      <w:r>
        <w:tab/>
        <w:t xml:space="preserve">ed. Janet </w:t>
      </w:r>
      <w:proofErr w:type="spellStart"/>
      <w:proofErr w:type="gramStart"/>
      <w:r>
        <w:t>H.Stevenson</w:t>
      </w:r>
      <w:proofErr w:type="spellEnd"/>
      <w:proofErr w:type="gramEnd"/>
      <w:r>
        <w:t xml:space="preserve">, pub. Canterbury and York Society 2016 </w:t>
      </w:r>
      <w:proofErr w:type="spellStart"/>
      <w:r>
        <w:t>p.xvii</w:t>
      </w:r>
      <w:proofErr w:type="spellEnd"/>
      <w:r>
        <w:t>)</w:t>
      </w:r>
    </w:p>
    <w:p w14:paraId="0A2C3F41" w14:textId="77777777" w:rsidR="003334BB" w:rsidRDefault="003334BB" w:rsidP="003334BB">
      <w:pPr>
        <w:pStyle w:val="NoSpacing"/>
      </w:pPr>
    </w:p>
    <w:p w14:paraId="5E836519" w14:textId="77777777" w:rsidR="003334BB" w:rsidRDefault="003334BB" w:rsidP="003334BB">
      <w:pPr>
        <w:pStyle w:val="NoSpacing"/>
      </w:pPr>
    </w:p>
    <w:p w14:paraId="71CA4AAB" w14:textId="77777777" w:rsidR="003334BB" w:rsidRDefault="003334BB" w:rsidP="003334BB">
      <w:pPr>
        <w:pStyle w:val="NoSpacing"/>
      </w:pPr>
      <w:r>
        <w:t xml:space="preserve">He was Master of </w:t>
      </w:r>
      <w:proofErr w:type="spellStart"/>
      <w:proofErr w:type="gramStart"/>
      <w:r>
        <w:t>St.Catherine</w:t>
      </w:r>
      <w:proofErr w:type="spellEnd"/>
      <w:proofErr w:type="gramEnd"/>
      <w:r>
        <w:t xml:space="preserve"> Hall, Cambridge University.   (ibid.)</w:t>
      </w:r>
    </w:p>
    <w:p w14:paraId="789F731C" w14:textId="77777777" w:rsidR="003334BB" w:rsidRDefault="003334BB" w:rsidP="003334BB">
      <w:pPr>
        <w:pStyle w:val="NoSpacing"/>
      </w:pPr>
    </w:p>
    <w:p w14:paraId="180FF615" w14:textId="77777777" w:rsidR="003334BB" w:rsidRDefault="003334BB" w:rsidP="003334BB">
      <w:pPr>
        <w:pStyle w:val="NoSpacing"/>
      </w:pPr>
    </w:p>
    <w:p w14:paraId="37602F50" w14:textId="77777777" w:rsidR="003334BB" w:rsidRDefault="003334BB" w:rsidP="003334BB">
      <w:pPr>
        <w:pStyle w:val="NoSpacing"/>
      </w:pPr>
      <w:r>
        <w:t>10 May 2019</w:t>
      </w:r>
    </w:p>
    <w:p w14:paraId="39057EE4" w14:textId="77777777" w:rsidR="006B2F86" w:rsidRPr="00E71FC3" w:rsidRDefault="003334B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23FCC" w14:textId="77777777" w:rsidR="003334BB" w:rsidRDefault="003334BB" w:rsidP="00E71FC3">
      <w:pPr>
        <w:spacing w:after="0" w:line="240" w:lineRule="auto"/>
      </w:pPr>
      <w:r>
        <w:separator/>
      </w:r>
    </w:p>
  </w:endnote>
  <w:endnote w:type="continuationSeparator" w:id="0">
    <w:p w14:paraId="436FF986" w14:textId="77777777" w:rsidR="003334BB" w:rsidRDefault="003334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BC04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1C619" w14:textId="77777777" w:rsidR="003334BB" w:rsidRDefault="003334BB" w:rsidP="00E71FC3">
      <w:pPr>
        <w:spacing w:after="0" w:line="240" w:lineRule="auto"/>
      </w:pPr>
      <w:r>
        <w:separator/>
      </w:r>
    </w:p>
  </w:footnote>
  <w:footnote w:type="continuationSeparator" w:id="0">
    <w:p w14:paraId="318AB0CE" w14:textId="77777777" w:rsidR="003334BB" w:rsidRDefault="003334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4BB"/>
    <w:rsid w:val="001A7C09"/>
    <w:rsid w:val="003334B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4F1DF"/>
  <w15:chartTrackingRefBased/>
  <w15:docId w15:val="{1AEE079E-BA79-47AB-8B8D-C7F40A0BB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2019-05-11T20:50:00Z</dcterms:created>
  <dcterms:modified xsi:type="dcterms:W3CDTF">2019-05-11T20:51:00Z</dcterms:modified>
</cp:coreProperties>
</file>